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F59F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07143/026-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F59F5" w:rsidRPr="007F59F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F59F5" w:rsidRPr="007F59F5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F59F5" w:rsidRPr="007F59F5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F59F5" w:rsidRPr="007F59F5">
          <w:rPr>
            <w:u w:val="single"/>
          </w:rPr>
          <w:t xml:space="preserve"> 07143/026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F59F5" w:rsidRPr="007F59F5">
          <w:rPr>
            <w:rStyle w:val="aa"/>
          </w:rPr>
          <w:t xml:space="preserve"> Старшая </w:t>
        </w:r>
        <w:r w:rsidR="007F59F5" w:rsidRPr="007F59F5">
          <w:rPr>
            <w:u w:val="single"/>
          </w:rPr>
          <w:t xml:space="preserve">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F59F5" w:rsidRPr="007F59F5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F59F5" w:rsidRPr="007F59F5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301AB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01AB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01AB9" w:rsidP="005859B9">
      <w:fldSimple w:instr=" DOCVARIABLE operac \* MERGEFORMAT ">
        <w:r w:rsidR="007F59F5" w:rsidRPr="007F59F5">
          <w:t xml:space="preserve"> Руководство работой младшего и среднего медицинского персонала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CD66B2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F59F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07143/026-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01AB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01AB9" w:rsidRPr="009E2A4C">
            <w:rPr>
              <w:rStyle w:val="ad"/>
              <w:sz w:val="20"/>
              <w:szCs w:val="20"/>
            </w:rPr>
            <w:fldChar w:fldCharType="separate"/>
          </w:r>
          <w:r w:rsidR="007F59F5">
            <w:rPr>
              <w:rStyle w:val="ad"/>
              <w:noProof/>
              <w:sz w:val="20"/>
              <w:szCs w:val="20"/>
            </w:rPr>
            <w:t>1</w:t>
          </w:r>
          <w:r w:rsidR="00301AB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F59F5" w:rsidRPr="007F59F5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C870F7F9BE44350B37F8F59BFBCADF8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6- Н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D2600001D14D118ADCD262A0A2B91C"/>
    <w:docVar w:name="rm_id" w:val="207"/>
    <w:docVar w:name="rm_name" w:val=" Старшая медицинская сестра "/>
    <w:docVar w:name="rm_number" w:val=" 07143/026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E55C6"/>
    <w:rsid w:val="00301AB9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2486D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7F59F5"/>
    <w:rsid w:val="00842149"/>
    <w:rsid w:val="00883461"/>
    <w:rsid w:val="00894603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41F7"/>
    <w:rsid w:val="00AD7C32"/>
    <w:rsid w:val="00AF0DED"/>
    <w:rsid w:val="00AF796F"/>
    <w:rsid w:val="00B4128B"/>
    <w:rsid w:val="00BA5029"/>
    <w:rsid w:val="00BC2F3C"/>
    <w:rsid w:val="00BC7FB8"/>
    <w:rsid w:val="00BF498E"/>
    <w:rsid w:val="00C02721"/>
    <w:rsid w:val="00C200EC"/>
    <w:rsid w:val="00C3083C"/>
    <w:rsid w:val="00CD66B2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66A16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